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DBC" w:rsidRPr="00A32D65" w:rsidRDefault="00787DBC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ПРИЛОЖЕНИЕ 1</w:t>
      </w:r>
    </w:p>
    <w:p w:rsidR="00787DBC" w:rsidRPr="004263E6" w:rsidRDefault="00787DBC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к распоряжению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>Дивеевского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4263E6">
        <w:rPr>
          <w:rFonts w:ascii="Times New Roman" w:hAnsi="Times New Roman"/>
          <w:sz w:val="28"/>
          <w:szCs w:val="28"/>
        </w:rPr>
        <w:t>Нижегородской области</w:t>
      </w:r>
    </w:p>
    <w:p w:rsidR="00787DBC" w:rsidRDefault="00787DBC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4263E6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29 сентября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 w:val="28"/>
            <w:szCs w:val="28"/>
          </w:rPr>
          <w:t>2021 г</w:t>
        </w:r>
      </w:smartTag>
      <w:r>
        <w:rPr>
          <w:rFonts w:ascii="Times New Roman" w:hAnsi="Times New Roman"/>
          <w:sz w:val="28"/>
          <w:szCs w:val="28"/>
        </w:rPr>
        <w:t>. № 304-р</w:t>
      </w:r>
    </w:p>
    <w:p w:rsidR="00787DBC" w:rsidRDefault="00787DBC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</w:p>
    <w:p w:rsidR="00787DBC" w:rsidRPr="00691A0B" w:rsidRDefault="00787DBC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>"ПРИЛОЖЕНИЕ 1</w:t>
      </w:r>
    </w:p>
    <w:p w:rsidR="00787DBC" w:rsidRPr="00691A0B" w:rsidRDefault="00787DBC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>к распоряжению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A0B">
        <w:rPr>
          <w:rFonts w:ascii="Times New Roman" w:hAnsi="Times New Roman"/>
          <w:sz w:val="28"/>
          <w:szCs w:val="28"/>
        </w:rPr>
        <w:t xml:space="preserve">Дивеевского 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691A0B">
        <w:rPr>
          <w:rFonts w:ascii="Times New Roman" w:hAnsi="Times New Roman"/>
          <w:sz w:val="28"/>
          <w:szCs w:val="28"/>
        </w:rPr>
        <w:t>Нижегородской области</w:t>
      </w:r>
    </w:p>
    <w:p w:rsidR="00787DBC" w:rsidRDefault="00787DBC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16</w:t>
      </w:r>
      <w:r w:rsidRPr="00691A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февраля</w:t>
      </w:r>
      <w:r w:rsidRPr="00691A0B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0 кг"/>
        </w:smartTagPr>
        <w:r w:rsidRPr="00691A0B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21</w:t>
        </w:r>
        <w:r w:rsidRPr="00691A0B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691A0B">
        <w:rPr>
          <w:rFonts w:ascii="Times New Roman" w:hAnsi="Times New Roman"/>
          <w:sz w:val="28"/>
          <w:szCs w:val="28"/>
        </w:rPr>
        <w:t xml:space="preserve">. N </w:t>
      </w:r>
      <w:r>
        <w:rPr>
          <w:rFonts w:ascii="Times New Roman" w:hAnsi="Times New Roman"/>
          <w:sz w:val="28"/>
          <w:szCs w:val="28"/>
        </w:rPr>
        <w:t>26</w:t>
      </w:r>
      <w:r w:rsidRPr="00691A0B">
        <w:rPr>
          <w:rFonts w:ascii="Times New Roman" w:hAnsi="Times New Roman"/>
          <w:sz w:val="28"/>
          <w:szCs w:val="28"/>
        </w:rPr>
        <w:t>-р</w:t>
      </w:r>
    </w:p>
    <w:p w:rsidR="00787DBC" w:rsidRDefault="00787DBC" w:rsidP="000459ED">
      <w:pPr>
        <w:rPr>
          <w:rFonts w:ascii="Times New Roman" w:hAnsi="Times New Roman"/>
          <w:sz w:val="28"/>
          <w:szCs w:val="28"/>
        </w:rPr>
      </w:pPr>
    </w:p>
    <w:p w:rsidR="00787DBC" w:rsidRPr="0040590C" w:rsidRDefault="00787DBC" w:rsidP="0040590C">
      <w:pPr>
        <w:jc w:val="center"/>
        <w:rPr>
          <w:rFonts w:ascii="Times New Roman" w:hAnsi="Times New Roman"/>
          <w:sz w:val="28"/>
          <w:szCs w:val="28"/>
        </w:rPr>
      </w:pP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>ПЛАН-ГРАФИК 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закупок товаров, работ, услуг на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финансовый год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и на плановый период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 и 2023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годов</w:t>
      </w:r>
    </w:p>
    <w:p w:rsidR="00787DBC" w:rsidRPr="00ED7901" w:rsidRDefault="00787DBC" w:rsidP="00BC6CB1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30"/>
        <w:gridCol w:w="5804"/>
        <w:gridCol w:w="1538"/>
        <w:gridCol w:w="1688"/>
      </w:tblGrid>
      <w:tr w:rsidR="00787DBC" w:rsidRPr="006278C6" w:rsidTr="00893F95">
        <w:trPr>
          <w:tblCellSpacing w:w="15" w:type="dxa"/>
        </w:trPr>
        <w:tc>
          <w:tcPr>
            <w:tcW w:w="5585" w:type="dxa"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1. Информация о заказчике:</w:t>
            </w:r>
          </w:p>
        </w:tc>
        <w:tc>
          <w:tcPr>
            <w:tcW w:w="5774" w:type="dxa"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43" w:type="dxa"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787DBC" w:rsidRPr="006278C6" w:rsidTr="00893F95">
        <w:trPr>
          <w:tblCellSpacing w:w="15" w:type="dxa"/>
        </w:trPr>
        <w:tc>
          <w:tcPr>
            <w:tcW w:w="5585" w:type="dxa"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774" w:type="dxa"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787DBC" w:rsidRPr="006278C6" w:rsidRDefault="00787DBC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Коды</w:t>
            </w:r>
          </w:p>
        </w:tc>
      </w:tr>
      <w:tr w:rsidR="00787DBC" w:rsidRPr="006278C6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Полное наименование</w:t>
            </w:r>
          </w:p>
        </w:tc>
        <w:tc>
          <w:tcPr>
            <w:tcW w:w="5774" w:type="dxa"/>
            <w:vMerge w:val="restart"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АДМИНИСТРАЦИЯ ДИВЕЕВСКОГО МУНИЦИПАЛЬНОГО ОКРУГА НИЖЕГОРОДСКОЙ ОБЛАСТИ</w:t>
            </w:r>
          </w:p>
        </w:tc>
        <w:tc>
          <w:tcPr>
            <w:tcW w:w="1508" w:type="dxa"/>
            <w:vAlign w:val="center"/>
          </w:tcPr>
          <w:p w:rsidR="00787DBC" w:rsidRPr="006278C6" w:rsidRDefault="00787DBC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787DBC" w:rsidRPr="006278C6" w:rsidRDefault="00787DBC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5254494948</w:t>
            </w:r>
          </w:p>
        </w:tc>
      </w:tr>
      <w:tr w:rsidR="00787DBC" w:rsidRPr="006278C6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787DBC" w:rsidRPr="006278C6" w:rsidRDefault="00787DBC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787DBC" w:rsidRPr="006278C6" w:rsidRDefault="00787DBC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525401001</w:t>
            </w:r>
          </w:p>
        </w:tc>
      </w:tr>
      <w:tr w:rsidR="00787DBC" w:rsidRPr="006278C6" w:rsidTr="00893F95">
        <w:trPr>
          <w:tblCellSpacing w:w="15" w:type="dxa"/>
        </w:trPr>
        <w:tc>
          <w:tcPr>
            <w:tcW w:w="5585" w:type="dxa"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774" w:type="dxa"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Муниципальные казенные учреждения </w:t>
            </w:r>
          </w:p>
        </w:tc>
        <w:tc>
          <w:tcPr>
            <w:tcW w:w="1508" w:type="dxa"/>
            <w:vAlign w:val="center"/>
          </w:tcPr>
          <w:p w:rsidR="00787DBC" w:rsidRPr="006278C6" w:rsidRDefault="00787DBC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по ОКОПФ</w:t>
            </w:r>
          </w:p>
        </w:tc>
        <w:tc>
          <w:tcPr>
            <w:tcW w:w="0" w:type="auto"/>
            <w:vAlign w:val="center"/>
          </w:tcPr>
          <w:p w:rsidR="00787DBC" w:rsidRPr="006278C6" w:rsidRDefault="00787DBC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75404</w:t>
            </w:r>
          </w:p>
        </w:tc>
      </w:tr>
      <w:tr w:rsidR="00787DBC" w:rsidRPr="006278C6" w:rsidTr="00893F95">
        <w:trPr>
          <w:tblCellSpacing w:w="15" w:type="dxa"/>
        </w:trPr>
        <w:tc>
          <w:tcPr>
            <w:tcW w:w="5585" w:type="dxa"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Форма собственности</w:t>
            </w:r>
          </w:p>
        </w:tc>
        <w:tc>
          <w:tcPr>
            <w:tcW w:w="5774" w:type="dxa"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Муниципальная собственность </w:t>
            </w:r>
          </w:p>
        </w:tc>
        <w:tc>
          <w:tcPr>
            <w:tcW w:w="1508" w:type="dxa"/>
            <w:vAlign w:val="center"/>
          </w:tcPr>
          <w:p w:rsidR="00787DBC" w:rsidRPr="006278C6" w:rsidRDefault="00787DBC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по ОКФС</w:t>
            </w:r>
          </w:p>
        </w:tc>
        <w:tc>
          <w:tcPr>
            <w:tcW w:w="0" w:type="auto"/>
            <w:vAlign w:val="center"/>
          </w:tcPr>
          <w:p w:rsidR="00787DBC" w:rsidRPr="006278C6" w:rsidRDefault="00787DBC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787DBC" w:rsidRPr="006278C6" w:rsidTr="00893F95">
        <w:trPr>
          <w:tblCellSpacing w:w="15" w:type="dxa"/>
        </w:trPr>
        <w:tc>
          <w:tcPr>
            <w:tcW w:w="5585" w:type="dxa"/>
            <w:vAlign w:val="center"/>
          </w:tcPr>
          <w:p w:rsidR="00787DBC" w:rsidRPr="006278C6" w:rsidRDefault="00787DBC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Российская Федерация, 607320, Нижегородская обл., Дивеевский р-н, Дивеево с, УЛИЦА ОКТЯБРЬСКАЯ, 28В/-, - ,7-83134-45455, official@adm.div.nnov.ru</w:t>
            </w:r>
          </w:p>
        </w:tc>
        <w:tc>
          <w:tcPr>
            <w:tcW w:w="1508" w:type="dxa"/>
            <w:vAlign w:val="center"/>
          </w:tcPr>
          <w:p w:rsidR="00787DBC" w:rsidRPr="006278C6" w:rsidRDefault="00787DBC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787DBC" w:rsidRPr="006278C6" w:rsidRDefault="00787DBC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22532000</w:t>
            </w:r>
          </w:p>
        </w:tc>
      </w:tr>
      <w:tr w:rsidR="00787DBC" w:rsidRPr="006278C6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787DBC" w:rsidRPr="006278C6" w:rsidRDefault="00787DBC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</w:t>
            </w:r>
          </w:p>
        </w:tc>
        <w:tc>
          <w:tcPr>
            <w:tcW w:w="5774" w:type="dxa"/>
            <w:vMerge w:val="restart"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787DBC" w:rsidRPr="006278C6" w:rsidRDefault="00787DBC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787DBC" w:rsidRPr="006278C6" w:rsidRDefault="00787DBC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87DBC" w:rsidRPr="006278C6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787DBC" w:rsidRPr="006278C6" w:rsidRDefault="00787DBC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787DBC" w:rsidRPr="006278C6" w:rsidRDefault="00787DBC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87DBC" w:rsidRPr="006278C6" w:rsidTr="00893F95">
        <w:trPr>
          <w:tblCellSpacing w:w="15" w:type="dxa"/>
        </w:trPr>
        <w:tc>
          <w:tcPr>
            <w:tcW w:w="5585" w:type="dxa"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787DBC" w:rsidRPr="006278C6" w:rsidRDefault="00787DBC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787DBC" w:rsidRPr="006278C6" w:rsidRDefault="00787DBC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787DBC" w:rsidRPr="006278C6" w:rsidTr="00893F95">
        <w:trPr>
          <w:tblCellSpacing w:w="15" w:type="dxa"/>
        </w:trPr>
        <w:tc>
          <w:tcPr>
            <w:tcW w:w="5585" w:type="dxa"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Единица измерения:</w:t>
            </w:r>
          </w:p>
        </w:tc>
        <w:tc>
          <w:tcPr>
            <w:tcW w:w="5774" w:type="dxa"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рубль</w:t>
            </w:r>
          </w:p>
        </w:tc>
        <w:tc>
          <w:tcPr>
            <w:tcW w:w="1508" w:type="dxa"/>
            <w:vAlign w:val="center"/>
          </w:tcPr>
          <w:p w:rsidR="00787DBC" w:rsidRPr="006278C6" w:rsidRDefault="00787DBC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по ОКЕИ</w:t>
            </w:r>
          </w:p>
        </w:tc>
        <w:tc>
          <w:tcPr>
            <w:tcW w:w="0" w:type="auto"/>
            <w:vAlign w:val="center"/>
          </w:tcPr>
          <w:p w:rsidR="00787DBC" w:rsidRPr="006278C6" w:rsidRDefault="00787DBC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6278C6">
              <w:rPr>
                <w:rFonts w:ascii="Times New Roman" w:hAnsi="Times New Roman"/>
                <w:sz w:val="22"/>
                <w:szCs w:val="22"/>
              </w:rPr>
              <w:t>383</w:t>
            </w:r>
          </w:p>
        </w:tc>
      </w:tr>
    </w:tbl>
    <w:p w:rsidR="00787DBC" w:rsidRPr="006278C6" w:rsidRDefault="00787DBC" w:rsidP="006F0FD1">
      <w:pPr>
        <w:rPr>
          <w:rFonts w:ascii="Times New Roman" w:hAnsi="Times New Roman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8"/>
        <w:gridCol w:w="77"/>
        <w:gridCol w:w="429"/>
        <w:gridCol w:w="2553"/>
        <w:gridCol w:w="823"/>
        <w:gridCol w:w="1312"/>
        <w:gridCol w:w="1230"/>
        <w:gridCol w:w="1136"/>
        <w:gridCol w:w="598"/>
        <w:gridCol w:w="985"/>
        <w:gridCol w:w="692"/>
        <w:gridCol w:w="652"/>
        <w:gridCol w:w="1036"/>
        <w:gridCol w:w="1119"/>
        <w:gridCol w:w="1273"/>
        <w:gridCol w:w="1180"/>
        <w:gridCol w:w="73"/>
      </w:tblGrid>
      <w:tr w:rsidR="00787DBC" w:rsidRPr="006278C6" w:rsidTr="006278C6">
        <w:trPr>
          <w:tblCellSpacing w:w="15" w:type="dxa"/>
        </w:trPr>
        <w:tc>
          <w:tcPr>
            <w:tcW w:w="0" w:type="auto"/>
            <w:gridSpan w:val="17"/>
            <w:vAlign w:val="center"/>
          </w:tcPr>
          <w:p w:rsidR="00787DBC" w:rsidRPr="006278C6" w:rsidRDefault="00787DBC" w:rsidP="006F0FD1">
            <w:pPr>
              <w:rPr>
                <w:rFonts w:ascii="Times New Roman" w:hAnsi="Times New Roman"/>
                <w:szCs w:val="24"/>
              </w:rPr>
            </w:pPr>
            <w:r w:rsidRPr="006278C6">
              <w:rPr>
                <w:rFonts w:ascii="Times New Roman" w:hAnsi="Times New Roman"/>
                <w:szCs w:val="24"/>
              </w:rPr>
              <w:t>2. Информация о закупках товаров, работ, услуг на 2021 финансовый год и на плановый период 2022 и 2023 годов:</w:t>
            </w:r>
          </w:p>
        </w:tc>
      </w:tr>
      <w:tr w:rsidR="00787DBC" w:rsidRPr="006278C6" w:rsidTr="00383CC2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73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Идентификационный код закупки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Объект закупки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Планируемый год размещения извещения об осуществлении закупки, направления приглашения принять участие в определении поставщика (подрядчика, исполнителя),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Объем финансового обеспечения, </w:t>
            </w: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br/>
              <w:t>в том числе планируемые платежи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Информация о проведении обязательного </w:t>
            </w: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br/>
              <w:t>общественного обсуждения закупки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Наименование уполномоченного органа (учреждения)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Наименование организатора проведения </w:t>
            </w: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br/>
              <w:t>совместного конкурса или аукциона</w:t>
            </w:r>
          </w:p>
        </w:tc>
      </w:tr>
      <w:tr w:rsidR="00787DBC" w:rsidRPr="006278C6" w:rsidTr="00383CC2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Товар, работа услуга по Общероссийскому классификатору продукции по видам экономической деятельности </w:t>
            </w: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br/>
              <w:t>ОК 034-2014 (КПЕС 2008) (ОКПД2)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Наименование объекта закупки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на плановый период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последующие годы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Код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на первый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на второй год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3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14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16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213525449494852540100100020006832000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683212000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управлению, содержанию, ремонту общего имущества многоквартирных домов в п. Сатис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16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213525449494852540100100030006832000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683212000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управлению, содержанию, ремонту общего имущества многоквартирных домов в с. Дивеево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23 587,68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23 587,68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6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213525449494852540100100040006311244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631121000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передаче потокового видео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Оказание услуг по обслуживанию системы видеонаблюдения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279 000,00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279 000,00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213525449494852540100100050006810412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1 421 401,50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1 421 401,50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213525449494852540100100060006810412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213525449494852540100100070006810412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213525449494852540100100080006810412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213525449494852540100100090006810412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213525449494852540100100100006810412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213525449494852540100100110006810412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213525449494852540100100120006810412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213525449494852540100100130006810412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213525449494852540100100140006810412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213525449494852540100100150006810412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213525449494852540100100160006810412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213525449494852540100100170006810412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213525449494852540100100180006810412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213525449494852540100100190006810412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16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213525449494852540100100210006832000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683212000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управлению, содержанию, ремонту общего имущества многоквартирных домов в п. Сатис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115 420,80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115 420,80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213525449494852540100100250006810412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213525449494852540100100260006810412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213525449494852540100100270006810412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213525449494852540100100280006810412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213525449494852540100100290006810412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213525449494852540100100300006810412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213525449494852540100100310006810412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214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213525449494852540100100320007112244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711235110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в области кадастровой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 xml:space="preserve">Оказание услуг по проведению комплексных кадастровых работ и </w:t>
            </w:r>
            <w:r w:rsidRPr="00DD5087">
              <w:rPr>
                <w:rFonts w:ascii="Times New Roman" w:hAnsi="Times New Roman"/>
                <w:sz w:val="14"/>
                <w:szCs w:val="14"/>
              </w:rPr>
              <w:br/>
              <w:t>разработке проектов межевания территории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Государственное казенное учреждение Нижегородской области "Центр размещения заказа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Государственное казенное учреждение Нижегородской области "Центр размещения заказа Нижегородской области"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213525449494852540100100330006810412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213525449494852540100100340006810412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213525449494852540100100350006810412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213525449494852540100100360006810412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1 583 548,50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1 583 548,50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213525449494852540100100370006810412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213525449494852540100100380006810412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213525449494852540100100390006810412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213525449494852540100100400002822244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282220000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Поставка машин древесно-рубильных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11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213525449494852540100100410007490244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749019190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Услуги, предоставляемые прочими научными и техническими консультантами, не включенными в другие группировки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Оказание услуг по разработке схем теплоснабжения, водоснабжения и водоотведения Дивеевского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89 046,28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89 046,28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214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213525449494852540100100420007420244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742024000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в области аэрофотосъемки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Оказание услуг по выполнению комплексных кадастровых работ и разработке проектов межевания территории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2 558 875,24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2 558 875,24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Государственное казенное учреждение Нижегородской области "Центр размещения заказа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Государственное казенное учреждение Нижегородской области "Центр размещения заказа Нижегородской области"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13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213525449494852540100100430003109244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310911110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Кровати металлические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Поставка раскладушек для формирования резерва материальных ресурсов Дивеевского муниципального округа Нижегородской области для ликвидации чрезвычайных ситуаций природного и техногенного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16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213525449494852540100100440001089244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108919160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Рационы питания и пайки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Поставка сухих пайков (суточных) для формирования резерва материальных ресурсов Дивеевского муниципального округа Нижегородской области для ликвидации чрезвычайных ситуаций природного и техногенного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13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213525449494852540100100450001392244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139224152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Мешки спальные с наполнителем из синтетических нитей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Поставка спальных мешков для формирования резерва материальных ресурсов Дивеевского муниципального округа Нижегородской области для ликвидации чрезвычайных ситуаций природного и техногенного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39 666,60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39 666,60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13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213525449494852540100100460002824244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282412190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Инструменты ручные прочие с механизированным приводом, не включенные в другие группировки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Поставка бензопилы для формирования резерва материальных ресурсов Дивеевского муниципального округа Нижегородской области для ликвидации чрезвычайных ситуаций природного и техногенного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213525449494852540100100470006810412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1639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213525449494852540100100480000000244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262011110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Поставка квадрокоптера с комплектом дополнительного оборудования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199 999,98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199 999,98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62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271132110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Установки генераторные с карбюраторными двигателями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62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272023140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Батареи аккумуляторные литий-пластмассовые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303032120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Аппараты летательные прочие с массой пустого снаряженного аппарата не более 2000 кг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213525449494852540100100490006810412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213525449494852540100100500006810412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213525449494852540100100510006810412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11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213525449494852540100100520004311244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431110000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Работы по сносу зданий и сооружений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Демонтаж МКД, расположенного по адресу: Нижегородская область, м.о.Дивеевский, с.Дивеево, ул.Чкалова, д.4 и вывоз строительного мусора.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283 356,44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283 356,44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213525449494852540100100530006810412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1 583 548,50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1 583 548,50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213525449494852540100100540006810412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1 583 548,50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1 583 548,50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13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213525449494852540100100550003109244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310911110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Кровати металлические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Поставка раскладушек для формирования резерва материальных ресурсов Дивеевского муниципального округа Нижегородской области для ликвидации чрезвычайных ситуаций природного и техногенного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11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213525449494852540100100560002830244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283051000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Косилки (включая устройства режущие для установки на тракторе), не включенные в другие группировки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Приобретение двух роторных косилок КРН 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213525449494852540100100570006810412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213525449494852540100100580006810412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213525449494852540100100590006810412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213525449494852540100100600006810412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6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213525449494852540100100610002829244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282922110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Огнетушители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Поставка огнетушителей ранцевых "Лесник" РЛО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70 500,00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70 500,00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6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213525449494852540100100620002932244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293230213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Элементы направляющего аппарата подвески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Поставка штанги реактивной ЗИЛ-131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58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213525449494852540100100630002219244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221930135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Рукава резиновые напорно-всасывающие с текстильным каркасом неармированные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Поставка рукава пожарного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34 454,00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34 454,00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8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221930137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Рукава пожарные напорные прорезиненные из синтетических нитей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trHeight w:val="6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213525449494852540100100640002211244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221114190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Шины и покрышки пневматические прочие новые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Поставка автомобильных шин М-93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213525449494852540100100650002812244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281213190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Насосы гидравлические прочие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Поставка мотопомпы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33 903,00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33 903,00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878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213525449494852540100100660006810412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2 192 070,60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2 192 070,60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878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213525449494852540100100670006810412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1 583 548,50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1 583 548,50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878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213525449494852540100100680006810412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681011000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Покупка жилого помещения (квартиры)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1 583 548,50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1 583 548,50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627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213525449494852540100100010000000000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Пункт 4, часть 1, статьи 93 Федерального закона №44-ФЗ от 05.04.2013г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627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213525449494852540100100220000000244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Пункт 4, часть 1, статьи 93 Федерального закона №44-ФЗ от 05.04.2013г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1 447 766,00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1 447 766,00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627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213525449494852540100100230000000242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Пункт 4, часть 1, статьи 93 Федерального закона №44-ФЗ от 05.04.2013г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512 000,00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512 000,00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627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213525449494852540100100240000000247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Пункт 4, часть 1, статьи 93 Федерального закона №44-ФЗ от 05.04.2013г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5 880,00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5 880,00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Всего для осуществления закупок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17 992 670,62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17 992 670,62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в том числе по коду бюджетной классификации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48701040930200019242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48701047770100019242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48701047770100019244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313 257,00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313 257,00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48701131010100100244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121 203,00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121 203,00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48701131010100700244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283 356,44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283 356,44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48701131010200100244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36 123,00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36 123,00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48701131010200300244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48703090610400500244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394 857,00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394 857,00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48703091420100059244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105 000,00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105 000,00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48703091420100059247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5 880,00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5 880,00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48703091421600500244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363 966,58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363 966,58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48703091430100014244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279 000,00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279 000,00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48704121020100100244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389 766,00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389 766,00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487041210201S2030244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2 558 875,24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2 558 875,24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48704121020200100244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48705011010100400244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46 395,62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46 395,62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48705011010100400247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92 612,86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92 612,86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48705020140100300244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89 046,28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89 046,28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48705020610400500244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194 900,00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194 900,00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48705030610400500244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412 000,00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412 000,00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48710031220100954244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73 217,00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73 217,00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787DBC" w:rsidRPr="006278C6" w:rsidTr="006278C6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trHeight w:val="372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DD5087">
              <w:rPr>
                <w:rFonts w:ascii="Times New Roman" w:hAnsi="Times New Roman"/>
                <w:sz w:val="14"/>
                <w:szCs w:val="14"/>
              </w:rPr>
              <w:t>487100477703R0820412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11 531 214,60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11 531 214,60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right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DBC" w:rsidRPr="00DD5087" w:rsidRDefault="00787DBC" w:rsidP="006278C6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DD5087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</w:tr>
    </w:tbl>
    <w:p w:rsidR="00787DBC" w:rsidRPr="00383CC2" w:rsidRDefault="00787DBC" w:rsidP="00383CC2">
      <w:pPr>
        <w:jc w:val="right"/>
        <w:rPr>
          <w:rFonts w:ascii="Times New Roman" w:hAnsi="Times New Roman"/>
          <w:sz w:val="28"/>
          <w:szCs w:val="28"/>
        </w:rPr>
      </w:pPr>
      <w:r w:rsidRPr="00383CC2">
        <w:rPr>
          <w:rFonts w:ascii="Times New Roman" w:hAnsi="Times New Roman"/>
          <w:sz w:val="28"/>
          <w:szCs w:val="28"/>
        </w:rPr>
        <w:t>"</w:t>
      </w:r>
    </w:p>
    <w:sectPr w:rsidR="00787DBC" w:rsidRPr="00383CC2" w:rsidSect="00A34ED9">
      <w:headerReference w:type="even" r:id="rId6"/>
      <w:headerReference w:type="default" r:id="rId7"/>
      <w:pgSz w:w="16838" w:h="11906" w:orient="landscape"/>
      <w:pgMar w:top="1701" w:right="851" w:bottom="89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DBC" w:rsidRDefault="00787DBC">
      <w:r>
        <w:separator/>
      </w:r>
    </w:p>
  </w:endnote>
  <w:endnote w:type="continuationSeparator" w:id="0">
    <w:p w:rsidR="00787DBC" w:rsidRDefault="00787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DBC" w:rsidRDefault="00787DBC">
      <w:r>
        <w:separator/>
      </w:r>
    </w:p>
  </w:footnote>
  <w:footnote w:type="continuationSeparator" w:id="0">
    <w:p w:rsidR="00787DBC" w:rsidRDefault="00787D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DBC" w:rsidRDefault="00787DBC" w:rsidP="00EF72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7DBC" w:rsidRDefault="00787DB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DBC" w:rsidRPr="002A7C34" w:rsidRDefault="00787DBC" w:rsidP="00EF7287">
    <w:pPr>
      <w:pStyle w:val="Header"/>
      <w:framePr w:wrap="around" w:vAnchor="text" w:hAnchor="margin" w:xAlign="center" w:y="1"/>
      <w:jc w:val="center"/>
      <w:rPr>
        <w:rStyle w:val="PageNumber"/>
        <w:rFonts w:ascii="Times New Roman" w:hAnsi="Times New Roman"/>
      </w:rPr>
    </w:pPr>
    <w:r w:rsidRPr="002A7C34">
      <w:rPr>
        <w:rStyle w:val="PageNumber"/>
        <w:rFonts w:ascii="Times New Roman" w:hAnsi="Times New Roman"/>
      </w:rPr>
      <w:fldChar w:fldCharType="begin"/>
    </w:r>
    <w:r w:rsidRPr="002A7C34">
      <w:rPr>
        <w:rStyle w:val="PageNumber"/>
        <w:rFonts w:ascii="Times New Roman" w:hAnsi="Times New Roman"/>
      </w:rPr>
      <w:instrText xml:space="preserve">PAGE  </w:instrText>
    </w:r>
    <w:r w:rsidRPr="002A7C34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14</w:t>
    </w:r>
    <w:r w:rsidRPr="002A7C34">
      <w:rPr>
        <w:rStyle w:val="PageNumber"/>
        <w:rFonts w:ascii="Times New Roman" w:hAnsi="Times New Roman"/>
      </w:rPr>
      <w:fldChar w:fldCharType="end"/>
    </w:r>
  </w:p>
  <w:p w:rsidR="00787DBC" w:rsidRPr="002A7C34" w:rsidRDefault="00787DBC" w:rsidP="002A7C34">
    <w:pPr>
      <w:pStyle w:val="Header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31B"/>
    <w:rsid w:val="000009E0"/>
    <w:rsid w:val="000011C9"/>
    <w:rsid w:val="00004467"/>
    <w:rsid w:val="00005276"/>
    <w:rsid w:val="00005CAB"/>
    <w:rsid w:val="00005F48"/>
    <w:rsid w:val="00007665"/>
    <w:rsid w:val="00010101"/>
    <w:rsid w:val="0001111C"/>
    <w:rsid w:val="00013EF3"/>
    <w:rsid w:val="00013F79"/>
    <w:rsid w:val="00014274"/>
    <w:rsid w:val="0001479B"/>
    <w:rsid w:val="000153FE"/>
    <w:rsid w:val="000171D9"/>
    <w:rsid w:val="000172F0"/>
    <w:rsid w:val="0002001B"/>
    <w:rsid w:val="00021977"/>
    <w:rsid w:val="00023C26"/>
    <w:rsid w:val="00025582"/>
    <w:rsid w:val="000262C4"/>
    <w:rsid w:val="00027D7C"/>
    <w:rsid w:val="0003363C"/>
    <w:rsid w:val="000340DF"/>
    <w:rsid w:val="00034BA3"/>
    <w:rsid w:val="00034CA9"/>
    <w:rsid w:val="00036D51"/>
    <w:rsid w:val="00041E6B"/>
    <w:rsid w:val="00041F89"/>
    <w:rsid w:val="000437D5"/>
    <w:rsid w:val="00045440"/>
    <w:rsid w:val="000459ED"/>
    <w:rsid w:val="0004681D"/>
    <w:rsid w:val="0005059A"/>
    <w:rsid w:val="000517F8"/>
    <w:rsid w:val="0005285C"/>
    <w:rsid w:val="00052FCA"/>
    <w:rsid w:val="00056132"/>
    <w:rsid w:val="00057210"/>
    <w:rsid w:val="00060632"/>
    <w:rsid w:val="00063723"/>
    <w:rsid w:val="00064003"/>
    <w:rsid w:val="00064DB4"/>
    <w:rsid w:val="00065C49"/>
    <w:rsid w:val="0006656A"/>
    <w:rsid w:val="00066958"/>
    <w:rsid w:val="00067EA3"/>
    <w:rsid w:val="00072F4C"/>
    <w:rsid w:val="000735C9"/>
    <w:rsid w:val="0007593D"/>
    <w:rsid w:val="00080C62"/>
    <w:rsid w:val="00084F76"/>
    <w:rsid w:val="000861F2"/>
    <w:rsid w:val="00092169"/>
    <w:rsid w:val="0009543F"/>
    <w:rsid w:val="0009622F"/>
    <w:rsid w:val="00096921"/>
    <w:rsid w:val="00096DE6"/>
    <w:rsid w:val="00097BEB"/>
    <w:rsid w:val="000A126F"/>
    <w:rsid w:val="000A246A"/>
    <w:rsid w:val="000A28A4"/>
    <w:rsid w:val="000A3DD1"/>
    <w:rsid w:val="000A40D3"/>
    <w:rsid w:val="000B45F6"/>
    <w:rsid w:val="000B524A"/>
    <w:rsid w:val="000B5726"/>
    <w:rsid w:val="000B5DE1"/>
    <w:rsid w:val="000C1D12"/>
    <w:rsid w:val="000C1DEE"/>
    <w:rsid w:val="000C2DB5"/>
    <w:rsid w:val="000C3886"/>
    <w:rsid w:val="000C6781"/>
    <w:rsid w:val="000D2F9B"/>
    <w:rsid w:val="000D510D"/>
    <w:rsid w:val="000D5584"/>
    <w:rsid w:val="000D6B1A"/>
    <w:rsid w:val="000D7AFB"/>
    <w:rsid w:val="000E5BAD"/>
    <w:rsid w:val="000E6863"/>
    <w:rsid w:val="000E6E46"/>
    <w:rsid w:val="000F0C1F"/>
    <w:rsid w:val="000F1D08"/>
    <w:rsid w:val="000F2704"/>
    <w:rsid w:val="000F3A17"/>
    <w:rsid w:val="000F412F"/>
    <w:rsid w:val="000F4167"/>
    <w:rsid w:val="000F6C19"/>
    <w:rsid w:val="00100561"/>
    <w:rsid w:val="00100922"/>
    <w:rsid w:val="00102173"/>
    <w:rsid w:val="00103A2C"/>
    <w:rsid w:val="00103F1A"/>
    <w:rsid w:val="00104443"/>
    <w:rsid w:val="0010568E"/>
    <w:rsid w:val="0010701C"/>
    <w:rsid w:val="00107361"/>
    <w:rsid w:val="00110FD4"/>
    <w:rsid w:val="0011108E"/>
    <w:rsid w:val="00114BE2"/>
    <w:rsid w:val="0011625E"/>
    <w:rsid w:val="001177F3"/>
    <w:rsid w:val="00120BEB"/>
    <w:rsid w:val="00121260"/>
    <w:rsid w:val="00121B52"/>
    <w:rsid w:val="001251A9"/>
    <w:rsid w:val="001268FC"/>
    <w:rsid w:val="00132BAA"/>
    <w:rsid w:val="00134BE5"/>
    <w:rsid w:val="0013548B"/>
    <w:rsid w:val="0013619C"/>
    <w:rsid w:val="001473F3"/>
    <w:rsid w:val="00151E7D"/>
    <w:rsid w:val="00153F77"/>
    <w:rsid w:val="001561A3"/>
    <w:rsid w:val="00157084"/>
    <w:rsid w:val="00157602"/>
    <w:rsid w:val="00157BD6"/>
    <w:rsid w:val="00157F63"/>
    <w:rsid w:val="001626BA"/>
    <w:rsid w:val="001628C4"/>
    <w:rsid w:val="00162D96"/>
    <w:rsid w:val="0016341F"/>
    <w:rsid w:val="001641A8"/>
    <w:rsid w:val="00164FE3"/>
    <w:rsid w:val="00172C23"/>
    <w:rsid w:val="00173769"/>
    <w:rsid w:val="00175CA7"/>
    <w:rsid w:val="00176C23"/>
    <w:rsid w:val="00177138"/>
    <w:rsid w:val="00180457"/>
    <w:rsid w:val="00181C31"/>
    <w:rsid w:val="00187A11"/>
    <w:rsid w:val="0019217D"/>
    <w:rsid w:val="00193417"/>
    <w:rsid w:val="00195614"/>
    <w:rsid w:val="001A1037"/>
    <w:rsid w:val="001A18C5"/>
    <w:rsid w:val="001B1E8A"/>
    <w:rsid w:val="001B6DB2"/>
    <w:rsid w:val="001C06BB"/>
    <w:rsid w:val="001C2305"/>
    <w:rsid w:val="001C3157"/>
    <w:rsid w:val="001C4F34"/>
    <w:rsid w:val="001C7ECE"/>
    <w:rsid w:val="001D063A"/>
    <w:rsid w:val="001D13A2"/>
    <w:rsid w:val="001D39DA"/>
    <w:rsid w:val="001D4456"/>
    <w:rsid w:val="001D63B8"/>
    <w:rsid w:val="001E049B"/>
    <w:rsid w:val="001E1342"/>
    <w:rsid w:val="001E14A1"/>
    <w:rsid w:val="001E4772"/>
    <w:rsid w:val="001E6414"/>
    <w:rsid w:val="001E7915"/>
    <w:rsid w:val="001F068A"/>
    <w:rsid w:val="001F13C2"/>
    <w:rsid w:val="001F6CA7"/>
    <w:rsid w:val="001F7650"/>
    <w:rsid w:val="00200A5A"/>
    <w:rsid w:val="002032C6"/>
    <w:rsid w:val="0020387B"/>
    <w:rsid w:val="00204F83"/>
    <w:rsid w:val="00207472"/>
    <w:rsid w:val="00207995"/>
    <w:rsid w:val="00220495"/>
    <w:rsid w:val="002216FC"/>
    <w:rsid w:val="00225BC5"/>
    <w:rsid w:val="00225E06"/>
    <w:rsid w:val="002268C0"/>
    <w:rsid w:val="0023043A"/>
    <w:rsid w:val="00231288"/>
    <w:rsid w:val="00231A21"/>
    <w:rsid w:val="00232176"/>
    <w:rsid w:val="00232ADF"/>
    <w:rsid w:val="00233988"/>
    <w:rsid w:val="00233E8C"/>
    <w:rsid w:val="0023554A"/>
    <w:rsid w:val="00242202"/>
    <w:rsid w:val="00244019"/>
    <w:rsid w:val="002446CB"/>
    <w:rsid w:val="00244795"/>
    <w:rsid w:val="00253E1A"/>
    <w:rsid w:val="00254E6E"/>
    <w:rsid w:val="00255DAF"/>
    <w:rsid w:val="00256908"/>
    <w:rsid w:val="002656D8"/>
    <w:rsid w:val="002665B3"/>
    <w:rsid w:val="002671E5"/>
    <w:rsid w:val="0026768B"/>
    <w:rsid w:val="0027031A"/>
    <w:rsid w:val="002709F1"/>
    <w:rsid w:val="0027114F"/>
    <w:rsid w:val="00271190"/>
    <w:rsid w:val="002722E2"/>
    <w:rsid w:val="00272B1B"/>
    <w:rsid w:val="00273857"/>
    <w:rsid w:val="0028055C"/>
    <w:rsid w:val="002815B8"/>
    <w:rsid w:val="00287E57"/>
    <w:rsid w:val="0029387C"/>
    <w:rsid w:val="002946DC"/>
    <w:rsid w:val="002952E4"/>
    <w:rsid w:val="002965F8"/>
    <w:rsid w:val="002A1D86"/>
    <w:rsid w:val="002A3E0F"/>
    <w:rsid w:val="002A460A"/>
    <w:rsid w:val="002A565E"/>
    <w:rsid w:val="002A7C34"/>
    <w:rsid w:val="002A7E29"/>
    <w:rsid w:val="002B10C7"/>
    <w:rsid w:val="002B136A"/>
    <w:rsid w:val="002B1578"/>
    <w:rsid w:val="002B26A4"/>
    <w:rsid w:val="002B528E"/>
    <w:rsid w:val="002C3B4D"/>
    <w:rsid w:val="002C3CA9"/>
    <w:rsid w:val="002C3D3E"/>
    <w:rsid w:val="002D12E6"/>
    <w:rsid w:val="002D3D2E"/>
    <w:rsid w:val="002D3DDA"/>
    <w:rsid w:val="002D55AB"/>
    <w:rsid w:val="002E009D"/>
    <w:rsid w:val="002E0C9C"/>
    <w:rsid w:val="002E1B8D"/>
    <w:rsid w:val="002E3F47"/>
    <w:rsid w:val="002E6C80"/>
    <w:rsid w:val="002E6F99"/>
    <w:rsid w:val="002E6FA9"/>
    <w:rsid w:val="002E7BC8"/>
    <w:rsid w:val="002E7E70"/>
    <w:rsid w:val="002F00EE"/>
    <w:rsid w:val="002F6CAB"/>
    <w:rsid w:val="00303001"/>
    <w:rsid w:val="0030667E"/>
    <w:rsid w:val="003157F0"/>
    <w:rsid w:val="0031633B"/>
    <w:rsid w:val="00321B97"/>
    <w:rsid w:val="00324D7F"/>
    <w:rsid w:val="003257FE"/>
    <w:rsid w:val="003273D4"/>
    <w:rsid w:val="003275E2"/>
    <w:rsid w:val="00327669"/>
    <w:rsid w:val="0033052B"/>
    <w:rsid w:val="00332808"/>
    <w:rsid w:val="0033536C"/>
    <w:rsid w:val="00337CB1"/>
    <w:rsid w:val="003404E2"/>
    <w:rsid w:val="00343F5D"/>
    <w:rsid w:val="003440AF"/>
    <w:rsid w:val="00345E14"/>
    <w:rsid w:val="003461FF"/>
    <w:rsid w:val="00352052"/>
    <w:rsid w:val="00360352"/>
    <w:rsid w:val="003708E1"/>
    <w:rsid w:val="00372A81"/>
    <w:rsid w:val="00373BE6"/>
    <w:rsid w:val="00375AC8"/>
    <w:rsid w:val="003808B5"/>
    <w:rsid w:val="00383CC2"/>
    <w:rsid w:val="00385861"/>
    <w:rsid w:val="00390379"/>
    <w:rsid w:val="00394EF1"/>
    <w:rsid w:val="00395168"/>
    <w:rsid w:val="003951D7"/>
    <w:rsid w:val="00395A1A"/>
    <w:rsid w:val="00396B54"/>
    <w:rsid w:val="003A0F54"/>
    <w:rsid w:val="003A21CF"/>
    <w:rsid w:val="003A24F2"/>
    <w:rsid w:val="003A4B00"/>
    <w:rsid w:val="003A5391"/>
    <w:rsid w:val="003A593A"/>
    <w:rsid w:val="003A5C4F"/>
    <w:rsid w:val="003A6267"/>
    <w:rsid w:val="003B20D3"/>
    <w:rsid w:val="003B2477"/>
    <w:rsid w:val="003B420A"/>
    <w:rsid w:val="003B4788"/>
    <w:rsid w:val="003B61CC"/>
    <w:rsid w:val="003C08D7"/>
    <w:rsid w:val="003C3BA3"/>
    <w:rsid w:val="003C44AC"/>
    <w:rsid w:val="003C784D"/>
    <w:rsid w:val="003D1174"/>
    <w:rsid w:val="003D3D24"/>
    <w:rsid w:val="003D3E3B"/>
    <w:rsid w:val="003D510E"/>
    <w:rsid w:val="003D56FF"/>
    <w:rsid w:val="003D76FC"/>
    <w:rsid w:val="003E1A90"/>
    <w:rsid w:val="003E516A"/>
    <w:rsid w:val="003E5665"/>
    <w:rsid w:val="003E59FC"/>
    <w:rsid w:val="003E7EFF"/>
    <w:rsid w:val="003F2F83"/>
    <w:rsid w:val="003F3117"/>
    <w:rsid w:val="003F34C0"/>
    <w:rsid w:val="003F4382"/>
    <w:rsid w:val="003F4DED"/>
    <w:rsid w:val="003F525F"/>
    <w:rsid w:val="003F603E"/>
    <w:rsid w:val="003F66D4"/>
    <w:rsid w:val="003F6CCA"/>
    <w:rsid w:val="004017FD"/>
    <w:rsid w:val="00401AAC"/>
    <w:rsid w:val="0040416B"/>
    <w:rsid w:val="00404624"/>
    <w:rsid w:val="0040590C"/>
    <w:rsid w:val="00406336"/>
    <w:rsid w:val="00407452"/>
    <w:rsid w:val="00407938"/>
    <w:rsid w:val="00412937"/>
    <w:rsid w:val="00412B08"/>
    <w:rsid w:val="00412CC0"/>
    <w:rsid w:val="004133CD"/>
    <w:rsid w:val="0041392E"/>
    <w:rsid w:val="004238B2"/>
    <w:rsid w:val="004263E6"/>
    <w:rsid w:val="00432B2B"/>
    <w:rsid w:val="004360C6"/>
    <w:rsid w:val="0043677D"/>
    <w:rsid w:val="00436842"/>
    <w:rsid w:val="00440ADC"/>
    <w:rsid w:val="00444799"/>
    <w:rsid w:val="004450B3"/>
    <w:rsid w:val="004455AA"/>
    <w:rsid w:val="004476F2"/>
    <w:rsid w:val="00447A58"/>
    <w:rsid w:val="004529A8"/>
    <w:rsid w:val="00453869"/>
    <w:rsid w:val="00454867"/>
    <w:rsid w:val="004553B7"/>
    <w:rsid w:val="00456F83"/>
    <w:rsid w:val="004578A8"/>
    <w:rsid w:val="0046252E"/>
    <w:rsid w:val="004628B0"/>
    <w:rsid w:val="00473B1A"/>
    <w:rsid w:val="00473E56"/>
    <w:rsid w:val="00476D74"/>
    <w:rsid w:val="0048238D"/>
    <w:rsid w:val="00482497"/>
    <w:rsid w:val="00484C18"/>
    <w:rsid w:val="00484E30"/>
    <w:rsid w:val="00485EF6"/>
    <w:rsid w:val="0049036C"/>
    <w:rsid w:val="00490603"/>
    <w:rsid w:val="004908D2"/>
    <w:rsid w:val="0049299F"/>
    <w:rsid w:val="004929BC"/>
    <w:rsid w:val="004930A0"/>
    <w:rsid w:val="00493868"/>
    <w:rsid w:val="0049394C"/>
    <w:rsid w:val="00494EC6"/>
    <w:rsid w:val="004953E5"/>
    <w:rsid w:val="004A01DE"/>
    <w:rsid w:val="004A15F9"/>
    <w:rsid w:val="004A30D5"/>
    <w:rsid w:val="004A3B3D"/>
    <w:rsid w:val="004A5A25"/>
    <w:rsid w:val="004A7C1B"/>
    <w:rsid w:val="004A7C56"/>
    <w:rsid w:val="004B01DB"/>
    <w:rsid w:val="004B0BBB"/>
    <w:rsid w:val="004B1D78"/>
    <w:rsid w:val="004B2105"/>
    <w:rsid w:val="004B61D7"/>
    <w:rsid w:val="004C0F0B"/>
    <w:rsid w:val="004C31DF"/>
    <w:rsid w:val="004D27D3"/>
    <w:rsid w:val="004E136E"/>
    <w:rsid w:val="004E19D5"/>
    <w:rsid w:val="004E4F95"/>
    <w:rsid w:val="004E608F"/>
    <w:rsid w:val="004F1353"/>
    <w:rsid w:val="004F1CE6"/>
    <w:rsid w:val="004F3F29"/>
    <w:rsid w:val="004F66D2"/>
    <w:rsid w:val="004F730A"/>
    <w:rsid w:val="004F7498"/>
    <w:rsid w:val="004F7D56"/>
    <w:rsid w:val="005007D5"/>
    <w:rsid w:val="005017E6"/>
    <w:rsid w:val="0050566E"/>
    <w:rsid w:val="0050704F"/>
    <w:rsid w:val="0051245D"/>
    <w:rsid w:val="005138A3"/>
    <w:rsid w:val="005142C0"/>
    <w:rsid w:val="00521BD4"/>
    <w:rsid w:val="00521F63"/>
    <w:rsid w:val="0052237E"/>
    <w:rsid w:val="005236E1"/>
    <w:rsid w:val="00525C92"/>
    <w:rsid w:val="00525E68"/>
    <w:rsid w:val="005261A9"/>
    <w:rsid w:val="00527812"/>
    <w:rsid w:val="00527AC5"/>
    <w:rsid w:val="00530B4D"/>
    <w:rsid w:val="00531123"/>
    <w:rsid w:val="005317CD"/>
    <w:rsid w:val="005318E9"/>
    <w:rsid w:val="0053396C"/>
    <w:rsid w:val="005342C8"/>
    <w:rsid w:val="0053485E"/>
    <w:rsid w:val="00535CD7"/>
    <w:rsid w:val="0053767A"/>
    <w:rsid w:val="00542633"/>
    <w:rsid w:val="00544B49"/>
    <w:rsid w:val="00546877"/>
    <w:rsid w:val="00557EE1"/>
    <w:rsid w:val="005609C1"/>
    <w:rsid w:val="0056390D"/>
    <w:rsid w:val="005640C0"/>
    <w:rsid w:val="005647C9"/>
    <w:rsid w:val="005655E9"/>
    <w:rsid w:val="00570A65"/>
    <w:rsid w:val="0057514F"/>
    <w:rsid w:val="00576E79"/>
    <w:rsid w:val="00580403"/>
    <w:rsid w:val="0058205B"/>
    <w:rsid w:val="00583E36"/>
    <w:rsid w:val="005856E4"/>
    <w:rsid w:val="0058582B"/>
    <w:rsid w:val="00590390"/>
    <w:rsid w:val="00590812"/>
    <w:rsid w:val="005923AD"/>
    <w:rsid w:val="005A1EDD"/>
    <w:rsid w:val="005A2040"/>
    <w:rsid w:val="005B1723"/>
    <w:rsid w:val="005B19ED"/>
    <w:rsid w:val="005B5E17"/>
    <w:rsid w:val="005B656F"/>
    <w:rsid w:val="005B67EE"/>
    <w:rsid w:val="005C1A5C"/>
    <w:rsid w:val="005C330D"/>
    <w:rsid w:val="005C3C11"/>
    <w:rsid w:val="005C6613"/>
    <w:rsid w:val="005D35F5"/>
    <w:rsid w:val="005D4734"/>
    <w:rsid w:val="005D784D"/>
    <w:rsid w:val="005E02EF"/>
    <w:rsid w:val="005E15AE"/>
    <w:rsid w:val="005E1785"/>
    <w:rsid w:val="005E1E37"/>
    <w:rsid w:val="005E3ABB"/>
    <w:rsid w:val="005E3CE9"/>
    <w:rsid w:val="005E443C"/>
    <w:rsid w:val="005E44B1"/>
    <w:rsid w:val="005E6384"/>
    <w:rsid w:val="005E6481"/>
    <w:rsid w:val="005F3598"/>
    <w:rsid w:val="005F4D47"/>
    <w:rsid w:val="005F5899"/>
    <w:rsid w:val="00602D62"/>
    <w:rsid w:val="00603F72"/>
    <w:rsid w:val="00604672"/>
    <w:rsid w:val="006047F6"/>
    <w:rsid w:val="00605CA7"/>
    <w:rsid w:val="0060795D"/>
    <w:rsid w:val="00607CBC"/>
    <w:rsid w:val="006110B3"/>
    <w:rsid w:val="006151B6"/>
    <w:rsid w:val="00615DEE"/>
    <w:rsid w:val="006172B7"/>
    <w:rsid w:val="00621C52"/>
    <w:rsid w:val="006235A9"/>
    <w:rsid w:val="00626F27"/>
    <w:rsid w:val="006278C6"/>
    <w:rsid w:val="00627EB8"/>
    <w:rsid w:val="006332A2"/>
    <w:rsid w:val="00634355"/>
    <w:rsid w:val="00635926"/>
    <w:rsid w:val="00641FEE"/>
    <w:rsid w:val="00644AD3"/>
    <w:rsid w:val="00644D36"/>
    <w:rsid w:val="006461C9"/>
    <w:rsid w:val="00646587"/>
    <w:rsid w:val="00654FBA"/>
    <w:rsid w:val="00655526"/>
    <w:rsid w:val="00657F3E"/>
    <w:rsid w:val="006615F4"/>
    <w:rsid w:val="006746B2"/>
    <w:rsid w:val="00674E7A"/>
    <w:rsid w:val="00675703"/>
    <w:rsid w:val="00682415"/>
    <w:rsid w:val="00683FAD"/>
    <w:rsid w:val="00685BB7"/>
    <w:rsid w:val="0068638D"/>
    <w:rsid w:val="006877AB"/>
    <w:rsid w:val="00691A0B"/>
    <w:rsid w:val="00691FCE"/>
    <w:rsid w:val="006925A8"/>
    <w:rsid w:val="006930BE"/>
    <w:rsid w:val="006A053A"/>
    <w:rsid w:val="006A24BE"/>
    <w:rsid w:val="006A38D3"/>
    <w:rsid w:val="006A5B87"/>
    <w:rsid w:val="006A5CE3"/>
    <w:rsid w:val="006A7CC2"/>
    <w:rsid w:val="006B033F"/>
    <w:rsid w:val="006B0656"/>
    <w:rsid w:val="006B0872"/>
    <w:rsid w:val="006B1D2D"/>
    <w:rsid w:val="006B2A39"/>
    <w:rsid w:val="006B37D5"/>
    <w:rsid w:val="006B784E"/>
    <w:rsid w:val="006C0101"/>
    <w:rsid w:val="006C14C8"/>
    <w:rsid w:val="006C6A71"/>
    <w:rsid w:val="006D0561"/>
    <w:rsid w:val="006D1D76"/>
    <w:rsid w:val="006E05A6"/>
    <w:rsid w:val="006E2E7F"/>
    <w:rsid w:val="006E481A"/>
    <w:rsid w:val="006E4E46"/>
    <w:rsid w:val="006E707C"/>
    <w:rsid w:val="006F090F"/>
    <w:rsid w:val="006F0FD1"/>
    <w:rsid w:val="006F325B"/>
    <w:rsid w:val="007022B3"/>
    <w:rsid w:val="007030D9"/>
    <w:rsid w:val="00704036"/>
    <w:rsid w:val="00705879"/>
    <w:rsid w:val="00707FFC"/>
    <w:rsid w:val="00711C70"/>
    <w:rsid w:val="00711D3E"/>
    <w:rsid w:val="0071239F"/>
    <w:rsid w:val="00714785"/>
    <w:rsid w:val="0071579C"/>
    <w:rsid w:val="00717915"/>
    <w:rsid w:val="0072029F"/>
    <w:rsid w:val="0072217E"/>
    <w:rsid w:val="007222F7"/>
    <w:rsid w:val="00723968"/>
    <w:rsid w:val="00723FA7"/>
    <w:rsid w:val="00724F18"/>
    <w:rsid w:val="007255BD"/>
    <w:rsid w:val="007259B2"/>
    <w:rsid w:val="00725F09"/>
    <w:rsid w:val="00726F29"/>
    <w:rsid w:val="00726F7F"/>
    <w:rsid w:val="00727A4E"/>
    <w:rsid w:val="007349CF"/>
    <w:rsid w:val="007349D2"/>
    <w:rsid w:val="007350E6"/>
    <w:rsid w:val="00740090"/>
    <w:rsid w:val="00741C4D"/>
    <w:rsid w:val="00743439"/>
    <w:rsid w:val="0074402C"/>
    <w:rsid w:val="00744CE0"/>
    <w:rsid w:val="00745CF0"/>
    <w:rsid w:val="0075060E"/>
    <w:rsid w:val="00751AB0"/>
    <w:rsid w:val="00756430"/>
    <w:rsid w:val="007619DD"/>
    <w:rsid w:val="007645AA"/>
    <w:rsid w:val="00765A29"/>
    <w:rsid w:val="00766644"/>
    <w:rsid w:val="00766DDE"/>
    <w:rsid w:val="00767428"/>
    <w:rsid w:val="00767791"/>
    <w:rsid w:val="007760F6"/>
    <w:rsid w:val="00784128"/>
    <w:rsid w:val="00784FFA"/>
    <w:rsid w:val="007858EB"/>
    <w:rsid w:val="00787DBC"/>
    <w:rsid w:val="00795885"/>
    <w:rsid w:val="007A0FB8"/>
    <w:rsid w:val="007A3572"/>
    <w:rsid w:val="007A6D59"/>
    <w:rsid w:val="007B3710"/>
    <w:rsid w:val="007B43B3"/>
    <w:rsid w:val="007B5645"/>
    <w:rsid w:val="007B5F9B"/>
    <w:rsid w:val="007B7918"/>
    <w:rsid w:val="007C08BE"/>
    <w:rsid w:val="007C5B55"/>
    <w:rsid w:val="007C6AF2"/>
    <w:rsid w:val="007C72E9"/>
    <w:rsid w:val="007D1F2D"/>
    <w:rsid w:val="007D4E88"/>
    <w:rsid w:val="007E116A"/>
    <w:rsid w:val="007E18E6"/>
    <w:rsid w:val="007E1A6F"/>
    <w:rsid w:val="007E2D4B"/>
    <w:rsid w:val="007E33F0"/>
    <w:rsid w:val="007E6A55"/>
    <w:rsid w:val="007E764B"/>
    <w:rsid w:val="007E768F"/>
    <w:rsid w:val="007E7DF5"/>
    <w:rsid w:val="007F1B20"/>
    <w:rsid w:val="007F26BB"/>
    <w:rsid w:val="008021E4"/>
    <w:rsid w:val="00805C6E"/>
    <w:rsid w:val="00810901"/>
    <w:rsid w:val="0081270F"/>
    <w:rsid w:val="00815409"/>
    <w:rsid w:val="00820CCF"/>
    <w:rsid w:val="00822509"/>
    <w:rsid w:val="00822F1F"/>
    <w:rsid w:val="008234C4"/>
    <w:rsid w:val="0082402E"/>
    <w:rsid w:val="008306CA"/>
    <w:rsid w:val="00831630"/>
    <w:rsid w:val="00833460"/>
    <w:rsid w:val="008334DA"/>
    <w:rsid w:val="00834827"/>
    <w:rsid w:val="00834BC4"/>
    <w:rsid w:val="0084226E"/>
    <w:rsid w:val="008519B9"/>
    <w:rsid w:val="00852A63"/>
    <w:rsid w:val="008532D2"/>
    <w:rsid w:val="00853E1B"/>
    <w:rsid w:val="00861A24"/>
    <w:rsid w:val="008631B7"/>
    <w:rsid w:val="00863B45"/>
    <w:rsid w:val="00865DF6"/>
    <w:rsid w:val="0086606B"/>
    <w:rsid w:val="0087361B"/>
    <w:rsid w:val="00874206"/>
    <w:rsid w:val="008747A9"/>
    <w:rsid w:val="00875816"/>
    <w:rsid w:val="008765D9"/>
    <w:rsid w:val="00881102"/>
    <w:rsid w:val="00885F5B"/>
    <w:rsid w:val="00886014"/>
    <w:rsid w:val="008922DF"/>
    <w:rsid w:val="00892D67"/>
    <w:rsid w:val="00893F95"/>
    <w:rsid w:val="008952A1"/>
    <w:rsid w:val="00897218"/>
    <w:rsid w:val="008A2055"/>
    <w:rsid w:val="008A76CC"/>
    <w:rsid w:val="008B1296"/>
    <w:rsid w:val="008B3586"/>
    <w:rsid w:val="008B3DF6"/>
    <w:rsid w:val="008B5AC3"/>
    <w:rsid w:val="008B6AC4"/>
    <w:rsid w:val="008C00FB"/>
    <w:rsid w:val="008C05CD"/>
    <w:rsid w:val="008C5CDA"/>
    <w:rsid w:val="008C6046"/>
    <w:rsid w:val="008D02EF"/>
    <w:rsid w:val="008D1024"/>
    <w:rsid w:val="008D1A81"/>
    <w:rsid w:val="008D1B6C"/>
    <w:rsid w:val="008D27C5"/>
    <w:rsid w:val="008D2902"/>
    <w:rsid w:val="008D3C5D"/>
    <w:rsid w:val="008D4C81"/>
    <w:rsid w:val="008D56D1"/>
    <w:rsid w:val="008D69F5"/>
    <w:rsid w:val="008D6DC8"/>
    <w:rsid w:val="008D6DF9"/>
    <w:rsid w:val="008E0A37"/>
    <w:rsid w:val="008E3059"/>
    <w:rsid w:val="008E4D7C"/>
    <w:rsid w:val="008E7D6C"/>
    <w:rsid w:val="008F12CC"/>
    <w:rsid w:val="008F4D0B"/>
    <w:rsid w:val="008F529A"/>
    <w:rsid w:val="008F5767"/>
    <w:rsid w:val="008F7116"/>
    <w:rsid w:val="00901CE3"/>
    <w:rsid w:val="00910ABF"/>
    <w:rsid w:val="0091371D"/>
    <w:rsid w:val="0091431B"/>
    <w:rsid w:val="00914F1E"/>
    <w:rsid w:val="009154B6"/>
    <w:rsid w:val="00915DBA"/>
    <w:rsid w:val="00916E35"/>
    <w:rsid w:val="00916E9A"/>
    <w:rsid w:val="00917565"/>
    <w:rsid w:val="009178F7"/>
    <w:rsid w:val="00920AB8"/>
    <w:rsid w:val="0092300F"/>
    <w:rsid w:val="00927ADB"/>
    <w:rsid w:val="0093065A"/>
    <w:rsid w:val="0093075F"/>
    <w:rsid w:val="00931F93"/>
    <w:rsid w:val="00932463"/>
    <w:rsid w:val="009337B7"/>
    <w:rsid w:val="00933C96"/>
    <w:rsid w:val="00933FF2"/>
    <w:rsid w:val="0093498B"/>
    <w:rsid w:val="0093507F"/>
    <w:rsid w:val="009368C8"/>
    <w:rsid w:val="00937220"/>
    <w:rsid w:val="00941B5C"/>
    <w:rsid w:val="00942EDB"/>
    <w:rsid w:val="00943427"/>
    <w:rsid w:val="009464BD"/>
    <w:rsid w:val="009505A0"/>
    <w:rsid w:val="009528A0"/>
    <w:rsid w:val="00954049"/>
    <w:rsid w:val="00960E1F"/>
    <w:rsid w:val="00962371"/>
    <w:rsid w:val="00964263"/>
    <w:rsid w:val="0096557F"/>
    <w:rsid w:val="00970B2D"/>
    <w:rsid w:val="00970B51"/>
    <w:rsid w:val="00973281"/>
    <w:rsid w:val="00975459"/>
    <w:rsid w:val="00975FF9"/>
    <w:rsid w:val="00977DF8"/>
    <w:rsid w:val="00980009"/>
    <w:rsid w:val="009808FB"/>
    <w:rsid w:val="0098189F"/>
    <w:rsid w:val="00981915"/>
    <w:rsid w:val="00983013"/>
    <w:rsid w:val="00983B3D"/>
    <w:rsid w:val="00987EDA"/>
    <w:rsid w:val="00991BD5"/>
    <w:rsid w:val="00993D21"/>
    <w:rsid w:val="009A02C0"/>
    <w:rsid w:val="009A07BE"/>
    <w:rsid w:val="009A27A9"/>
    <w:rsid w:val="009A5C42"/>
    <w:rsid w:val="009A6584"/>
    <w:rsid w:val="009B0DB7"/>
    <w:rsid w:val="009B137C"/>
    <w:rsid w:val="009B2DD5"/>
    <w:rsid w:val="009B40D0"/>
    <w:rsid w:val="009B64AC"/>
    <w:rsid w:val="009B6E1C"/>
    <w:rsid w:val="009C0CCF"/>
    <w:rsid w:val="009C6DBA"/>
    <w:rsid w:val="009D1433"/>
    <w:rsid w:val="009D2504"/>
    <w:rsid w:val="009D30F3"/>
    <w:rsid w:val="009D4D25"/>
    <w:rsid w:val="009D5249"/>
    <w:rsid w:val="009D7E84"/>
    <w:rsid w:val="009E119A"/>
    <w:rsid w:val="009E2507"/>
    <w:rsid w:val="009E28CD"/>
    <w:rsid w:val="009E39F9"/>
    <w:rsid w:val="009E3D46"/>
    <w:rsid w:val="009F325F"/>
    <w:rsid w:val="009F4E76"/>
    <w:rsid w:val="009F51E2"/>
    <w:rsid w:val="00A035FC"/>
    <w:rsid w:val="00A116F1"/>
    <w:rsid w:val="00A119C6"/>
    <w:rsid w:val="00A13555"/>
    <w:rsid w:val="00A14B0D"/>
    <w:rsid w:val="00A14F2B"/>
    <w:rsid w:val="00A15A7D"/>
    <w:rsid w:val="00A17369"/>
    <w:rsid w:val="00A17AE0"/>
    <w:rsid w:val="00A2737B"/>
    <w:rsid w:val="00A31825"/>
    <w:rsid w:val="00A32D65"/>
    <w:rsid w:val="00A34ED9"/>
    <w:rsid w:val="00A369EF"/>
    <w:rsid w:val="00A426E6"/>
    <w:rsid w:val="00A42C0F"/>
    <w:rsid w:val="00A42FBE"/>
    <w:rsid w:val="00A46F53"/>
    <w:rsid w:val="00A478F4"/>
    <w:rsid w:val="00A51F94"/>
    <w:rsid w:val="00A5273C"/>
    <w:rsid w:val="00A54360"/>
    <w:rsid w:val="00A55794"/>
    <w:rsid w:val="00A56815"/>
    <w:rsid w:val="00A57314"/>
    <w:rsid w:val="00A57EBC"/>
    <w:rsid w:val="00A61C94"/>
    <w:rsid w:val="00A62BAF"/>
    <w:rsid w:val="00A62CA8"/>
    <w:rsid w:val="00A64940"/>
    <w:rsid w:val="00A65774"/>
    <w:rsid w:val="00A66635"/>
    <w:rsid w:val="00A67437"/>
    <w:rsid w:val="00A70A74"/>
    <w:rsid w:val="00A75E69"/>
    <w:rsid w:val="00A77189"/>
    <w:rsid w:val="00A771FB"/>
    <w:rsid w:val="00A822C7"/>
    <w:rsid w:val="00A82D81"/>
    <w:rsid w:val="00A83FC8"/>
    <w:rsid w:val="00A8409E"/>
    <w:rsid w:val="00A84694"/>
    <w:rsid w:val="00A8624A"/>
    <w:rsid w:val="00A87E91"/>
    <w:rsid w:val="00A90000"/>
    <w:rsid w:val="00A908B9"/>
    <w:rsid w:val="00A918ED"/>
    <w:rsid w:val="00A9736C"/>
    <w:rsid w:val="00AA0E52"/>
    <w:rsid w:val="00AA2604"/>
    <w:rsid w:val="00AA34AE"/>
    <w:rsid w:val="00AA6CD3"/>
    <w:rsid w:val="00AA715F"/>
    <w:rsid w:val="00AB3AC1"/>
    <w:rsid w:val="00AB55C8"/>
    <w:rsid w:val="00AB616B"/>
    <w:rsid w:val="00AB670A"/>
    <w:rsid w:val="00AB6FEB"/>
    <w:rsid w:val="00AB7BE9"/>
    <w:rsid w:val="00AC0F3A"/>
    <w:rsid w:val="00AD15BB"/>
    <w:rsid w:val="00AD1DD2"/>
    <w:rsid w:val="00AD570B"/>
    <w:rsid w:val="00AD617B"/>
    <w:rsid w:val="00AD7692"/>
    <w:rsid w:val="00AD7BFA"/>
    <w:rsid w:val="00AE0197"/>
    <w:rsid w:val="00AE2F0A"/>
    <w:rsid w:val="00AE469D"/>
    <w:rsid w:val="00AE4B8C"/>
    <w:rsid w:val="00AE5368"/>
    <w:rsid w:val="00AE5D97"/>
    <w:rsid w:val="00AE6CEC"/>
    <w:rsid w:val="00AE7BD6"/>
    <w:rsid w:val="00AF0CCA"/>
    <w:rsid w:val="00AF33FA"/>
    <w:rsid w:val="00AF3D6F"/>
    <w:rsid w:val="00AF3E58"/>
    <w:rsid w:val="00AF48D0"/>
    <w:rsid w:val="00AF514A"/>
    <w:rsid w:val="00AF5854"/>
    <w:rsid w:val="00AF7918"/>
    <w:rsid w:val="00B00A32"/>
    <w:rsid w:val="00B00B3C"/>
    <w:rsid w:val="00B018E1"/>
    <w:rsid w:val="00B02C4E"/>
    <w:rsid w:val="00B06649"/>
    <w:rsid w:val="00B07AC7"/>
    <w:rsid w:val="00B10223"/>
    <w:rsid w:val="00B1040D"/>
    <w:rsid w:val="00B12504"/>
    <w:rsid w:val="00B14362"/>
    <w:rsid w:val="00B15C95"/>
    <w:rsid w:val="00B21556"/>
    <w:rsid w:val="00B22639"/>
    <w:rsid w:val="00B23392"/>
    <w:rsid w:val="00B31AB9"/>
    <w:rsid w:val="00B31AFD"/>
    <w:rsid w:val="00B335E0"/>
    <w:rsid w:val="00B3400D"/>
    <w:rsid w:val="00B359E0"/>
    <w:rsid w:val="00B423BA"/>
    <w:rsid w:val="00B431BB"/>
    <w:rsid w:val="00B442C1"/>
    <w:rsid w:val="00B444B8"/>
    <w:rsid w:val="00B44664"/>
    <w:rsid w:val="00B4657A"/>
    <w:rsid w:val="00B51AF6"/>
    <w:rsid w:val="00B53606"/>
    <w:rsid w:val="00B5396E"/>
    <w:rsid w:val="00B55C26"/>
    <w:rsid w:val="00B62B6A"/>
    <w:rsid w:val="00B635F2"/>
    <w:rsid w:val="00B638D3"/>
    <w:rsid w:val="00B64E47"/>
    <w:rsid w:val="00B66622"/>
    <w:rsid w:val="00B74B1C"/>
    <w:rsid w:val="00B766F6"/>
    <w:rsid w:val="00B772F7"/>
    <w:rsid w:val="00B81A31"/>
    <w:rsid w:val="00B857B3"/>
    <w:rsid w:val="00B86685"/>
    <w:rsid w:val="00B90446"/>
    <w:rsid w:val="00B90D65"/>
    <w:rsid w:val="00B913E0"/>
    <w:rsid w:val="00B9171A"/>
    <w:rsid w:val="00B922B0"/>
    <w:rsid w:val="00B94497"/>
    <w:rsid w:val="00B9512F"/>
    <w:rsid w:val="00B9622E"/>
    <w:rsid w:val="00BA1B06"/>
    <w:rsid w:val="00BA4607"/>
    <w:rsid w:val="00BA66FC"/>
    <w:rsid w:val="00BA7EA2"/>
    <w:rsid w:val="00BB03E3"/>
    <w:rsid w:val="00BB1F08"/>
    <w:rsid w:val="00BB2F32"/>
    <w:rsid w:val="00BB3774"/>
    <w:rsid w:val="00BB37E2"/>
    <w:rsid w:val="00BB6CF1"/>
    <w:rsid w:val="00BB6DAF"/>
    <w:rsid w:val="00BC3320"/>
    <w:rsid w:val="00BC4BAB"/>
    <w:rsid w:val="00BC4D9C"/>
    <w:rsid w:val="00BC54D5"/>
    <w:rsid w:val="00BC5C99"/>
    <w:rsid w:val="00BC6CB1"/>
    <w:rsid w:val="00BD02F6"/>
    <w:rsid w:val="00BD1785"/>
    <w:rsid w:val="00BD281F"/>
    <w:rsid w:val="00BE089A"/>
    <w:rsid w:val="00BE0D08"/>
    <w:rsid w:val="00BE156A"/>
    <w:rsid w:val="00BE4D8F"/>
    <w:rsid w:val="00BE681C"/>
    <w:rsid w:val="00BF200B"/>
    <w:rsid w:val="00BF3266"/>
    <w:rsid w:val="00BF7CF6"/>
    <w:rsid w:val="00C027BE"/>
    <w:rsid w:val="00C10ACC"/>
    <w:rsid w:val="00C10AE0"/>
    <w:rsid w:val="00C10F7D"/>
    <w:rsid w:val="00C11416"/>
    <w:rsid w:val="00C12A0F"/>
    <w:rsid w:val="00C1317A"/>
    <w:rsid w:val="00C134EF"/>
    <w:rsid w:val="00C1364F"/>
    <w:rsid w:val="00C13E34"/>
    <w:rsid w:val="00C1681D"/>
    <w:rsid w:val="00C17662"/>
    <w:rsid w:val="00C21BF6"/>
    <w:rsid w:val="00C23149"/>
    <w:rsid w:val="00C250B9"/>
    <w:rsid w:val="00C279FE"/>
    <w:rsid w:val="00C27EA2"/>
    <w:rsid w:val="00C307C9"/>
    <w:rsid w:val="00C3162A"/>
    <w:rsid w:val="00C31AF3"/>
    <w:rsid w:val="00C3474C"/>
    <w:rsid w:val="00C37348"/>
    <w:rsid w:val="00C43458"/>
    <w:rsid w:val="00C43470"/>
    <w:rsid w:val="00C44512"/>
    <w:rsid w:val="00C46246"/>
    <w:rsid w:val="00C477AD"/>
    <w:rsid w:val="00C51841"/>
    <w:rsid w:val="00C546B7"/>
    <w:rsid w:val="00C55546"/>
    <w:rsid w:val="00C5574A"/>
    <w:rsid w:val="00C61A95"/>
    <w:rsid w:val="00C6322E"/>
    <w:rsid w:val="00C63583"/>
    <w:rsid w:val="00C639D5"/>
    <w:rsid w:val="00C670A7"/>
    <w:rsid w:val="00C67F24"/>
    <w:rsid w:val="00C730D2"/>
    <w:rsid w:val="00C731D8"/>
    <w:rsid w:val="00C738C3"/>
    <w:rsid w:val="00C87473"/>
    <w:rsid w:val="00C90AAC"/>
    <w:rsid w:val="00C90E44"/>
    <w:rsid w:val="00C9168F"/>
    <w:rsid w:val="00C91CFC"/>
    <w:rsid w:val="00C96D01"/>
    <w:rsid w:val="00C9782D"/>
    <w:rsid w:val="00C97A97"/>
    <w:rsid w:val="00CA2E81"/>
    <w:rsid w:val="00CA46AC"/>
    <w:rsid w:val="00CB0C7C"/>
    <w:rsid w:val="00CB1DF0"/>
    <w:rsid w:val="00CB28F9"/>
    <w:rsid w:val="00CB3241"/>
    <w:rsid w:val="00CB3723"/>
    <w:rsid w:val="00CB4B2B"/>
    <w:rsid w:val="00CC36C3"/>
    <w:rsid w:val="00CC5651"/>
    <w:rsid w:val="00CC6E98"/>
    <w:rsid w:val="00CC7AE6"/>
    <w:rsid w:val="00CD03A7"/>
    <w:rsid w:val="00CD178C"/>
    <w:rsid w:val="00CD25DD"/>
    <w:rsid w:val="00CD295A"/>
    <w:rsid w:val="00CD45E0"/>
    <w:rsid w:val="00CD4A06"/>
    <w:rsid w:val="00CD503A"/>
    <w:rsid w:val="00CD5A8A"/>
    <w:rsid w:val="00CD669F"/>
    <w:rsid w:val="00CE3D91"/>
    <w:rsid w:val="00CE4362"/>
    <w:rsid w:val="00CE45FF"/>
    <w:rsid w:val="00CE50C0"/>
    <w:rsid w:val="00CE5282"/>
    <w:rsid w:val="00CE5ABA"/>
    <w:rsid w:val="00CE6598"/>
    <w:rsid w:val="00CE73D8"/>
    <w:rsid w:val="00CE7653"/>
    <w:rsid w:val="00CF3FBF"/>
    <w:rsid w:val="00CF5368"/>
    <w:rsid w:val="00CF574B"/>
    <w:rsid w:val="00CF58E1"/>
    <w:rsid w:val="00CF795E"/>
    <w:rsid w:val="00CF7A9E"/>
    <w:rsid w:val="00D005A3"/>
    <w:rsid w:val="00D005F7"/>
    <w:rsid w:val="00D01039"/>
    <w:rsid w:val="00D01691"/>
    <w:rsid w:val="00D07239"/>
    <w:rsid w:val="00D07568"/>
    <w:rsid w:val="00D1259B"/>
    <w:rsid w:val="00D17059"/>
    <w:rsid w:val="00D21721"/>
    <w:rsid w:val="00D23348"/>
    <w:rsid w:val="00D259F3"/>
    <w:rsid w:val="00D26ABF"/>
    <w:rsid w:val="00D26D39"/>
    <w:rsid w:val="00D27779"/>
    <w:rsid w:val="00D27F07"/>
    <w:rsid w:val="00D3188D"/>
    <w:rsid w:val="00D32FF8"/>
    <w:rsid w:val="00D3407A"/>
    <w:rsid w:val="00D34A77"/>
    <w:rsid w:val="00D354C4"/>
    <w:rsid w:val="00D364A7"/>
    <w:rsid w:val="00D36801"/>
    <w:rsid w:val="00D36975"/>
    <w:rsid w:val="00D40261"/>
    <w:rsid w:val="00D40AA4"/>
    <w:rsid w:val="00D40CD3"/>
    <w:rsid w:val="00D52D1C"/>
    <w:rsid w:val="00D545C8"/>
    <w:rsid w:val="00D560F5"/>
    <w:rsid w:val="00D6101E"/>
    <w:rsid w:val="00D62C3B"/>
    <w:rsid w:val="00D63726"/>
    <w:rsid w:val="00D64A93"/>
    <w:rsid w:val="00D65A9E"/>
    <w:rsid w:val="00D65AE4"/>
    <w:rsid w:val="00D70EED"/>
    <w:rsid w:val="00D724A8"/>
    <w:rsid w:val="00D7407D"/>
    <w:rsid w:val="00D74CD6"/>
    <w:rsid w:val="00D750FF"/>
    <w:rsid w:val="00D77819"/>
    <w:rsid w:val="00D80E58"/>
    <w:rsid w:val="00D81992"/>
    <w:rsid w:val="00D84745"/>
    <w:rsid w:val="00D866E5"/>
    <w:rsid w:val="00D906FD"/>
    <w:rsid w:val="00D91C46"/>
    <w:rsid w:val="00D922A7"/>
    <w:rsid w:val="00D92AE5"/>
    <w:rsid w:val="00D94F06"/>
    <w:rsid w:val="00D9545D"/>
    <w:rsid w:val="00D972A8"/>
    <w:rsid w:val="00D97EE9"/>
    <w:rsid w:val="00DA0D6A"/>
    <w:rsid w:val="00DA371E"/>
    <w:rsid w:val="00DA4A6E"/>
    <w:rsid w:val="00DA5C04"/>
    <w:rsid w:val="00DA696D"/>
    <w:rsid w:val="00DA7B59"/>
    <w:rsid w:val="00DA7BAA"/>
    <w:rsid w:val="00DA7DDD"/>
    <w:rsid w:val="00DB080C"/>
    <w:rsid w:val="00DB0F6B"/>
    <w:rsid w:val="00DB176B"/>
    <w:rsid w:val="00DB3C8D"/>
    <w:rsid w:val="00DB6DA7"/>
    <w:rsid w:val="00DB7013"/>
    <w:rsid w:val="00DB78DF"/>
    <w:rsid w:val="00DB7CDA"/>
    <w:rsid w:val="00DC0D52"/>
    <w:rsid w:val="00DC2A92"/>
    <w:rsid w:val="00DC3249"/>
    <w:rsid w:val="00DC4566"/>
    <w:rsid w:val="00DC6641"/>
    <w:rsid w:val="00DC6868"/>
    <w:rsid w:val="00DD1DF9"/>
    <w:rsid w:val="00DD2A7E"/>
    <w:rsid w:val="00DD42FD"/>
    <w:rsid w:val="00DD4BB0"/>
    <w:rsid w:val="00DD5087"/>
    <w:rsid w:val="00DD5F56"/>
    <w:rsid w:val="00DE1EB0"/>
    <w:rsid w:val="00DE4749"/>
    <w:rsid w:val="00DE5AFA"/>
    <w:rsid w:val="00DE5F80"/>
    <w:rsid w:val="00DE62FF"/>
    <w:rsid w:val="00DE6F92"/>
    <w:rsid w:val="00DE733D"/>
    <w:rsid w:val="00DE7B22"/>
    <w:rsid w:val="00DF14F4"/>
    <w:rsid w:val="00DF1504"/>
    <w:rsid w:val="00DF332D"/>
    <w:rsid w:val="00E00BE2"/>
    <w:rsid w:val="00E10A71"/>
    <w:rsid w:val="00E10E06"/>
    <w:rsid w:val="00E10E77"/>
    <w:rsid w:val="00E13AC5"/>
    <w:rsid w:val="00E15276"/>
    <w:rsid w:val="00E16C92"/>
    <w:rsid w:val="00E178F0"/>
    <w:rsid w:val="00E1790B"/>
    <w:rsid w:val="00E20DE2"/>
    <w:rsid w:val="00E22C0A"/>
    <w:rsid w:val="00E230E5"/>
    <w:rsid w:val="00E250ED"/>
    <w:rsid w:val="00E251CF"/>
    <w:rsid w:val="00E2540A"/>
    <w:rsid w:val="00E3032F"/>
    <w:rsid w:val="00E31844"/>
    <w:rsid w:val="00E32A01"/>
    <w:rsid w:val="00E32A63"/>
    <w:rsid w:val="00E37FCF"/>
    <w:rsid w:val="00E422FD"/>
    <w:rsid w:val="00E45182"/>
    <w:rsid w:val="00E46C06"/>
    <w:rsid w:val="00E470C7"/>
    <w:rsid w:val="00E47F5E"/>
    <w:rsid w:val="00E52EC7"/>
    <w:rsid w:val="00E534BB"/>
    <w:rsid w:val="00E53ECC"/>
    <w:rsid w:val="00E5505A"/>
    <w:rsid w:val="00E61891"/>
    <w:rsid w:val="00E6364F"/>
    <w:rsid w:val="00E65D87"/>
    <w:rsid w:val="00E66ED9"/>
    <w:rsid w:val="00E76881"/>
    <w:rsid w:val="00E768FA"/>
    <w:rsid w:val="00E80C7B"/>
    <w:rsid w:val="00E84B8F"/>
    <w:rsid w:val="00E8782E"/>
    <w:rsid w:val="00E879E3"/>
    <w:rsid w:val="00E87B47"/>
    <w:rsid w:val="00E92B61"/>
    <w:rsid w:val="00E9760E"/>
    <w:rsid w:val="00E97676"/>
    <w:rsid w:val="00E97B27"/>
    <w:rsid w:val="00EA15C2"/>
    <w:rsid w:val="00EA1618"/>
    <w:rsid w:val="00EA359A"/>
    <w:rsid w:val="00EA4DC4"/>
    <w:rsid w:val="00EA6EB2"/>
    <w:rsid w:val="00EA7A90"/>
    <w:rsid w:val="00EB05F3"/>
    <w:rsid w:val="00EB587A"/>
    <w:rsid w:val="00EB5BAC"/>
    <w:rsid w:val="00EC1436"/>
    <w:rsid w:val="00EC3025"/>
    <w:rsid w:val="00ED3645"/>
    <w:rsid w:val="00ED4E71"/>
    <w:rsid w:val="00ED5C8A"/>
    <w:rsid w:val="00ED5FB8"/>
    <w:rsid w:val="00ED68F8"/>
    <w:rsid w:val="00ED7901"/>
    <w:rsid w:val="00EE57DF"/>
    <w:rsid w:val="00EE612D"/>
    <w:rsid w:val="00EE7346"/>
    <w:rsid w:val="00EE7E06"/>
    <w:rsid w:val="00EF06E7"/>
    <w:rsid w:val="00EF2EDC"/>
    <w:rsid w:val="00EF7287"/>
    <w:rsid w:val="00F02D6E"/>
    <w:rsid w:val="00F05AFA"/>
    <w:rsid w:val="00F10C44"/>
    <w:rsid w:val="00F111A4"/>
    <w:rsid w:val="00F13D18"/>
    <w:rsid w:val="00F15778"/>
    <w:rsid w:val="00F15E9B"/>
    <w:rsid w:val="00F16C33"/>
    <w:rsid w:val="00F20CA6"/>
    <w:rsid w:val="00F21867"/>
    <w:rsid w:val="00F30D92"/>
    <w:rsid w:val="00F31318"/>
    <w:rsid w:val="00F32C65"/>
    <w:rsid w:val="00F34BB2"/>
    <w:rsid w:val="00F36A97"/>
    <w:rsid w:val="00F377EB"/>
    <w:rsid w:val="00F400B0"/>
    <w:rsid w:val="00F41B86"/>
    <w:rsid w:val="00F42493"/>
    <w:rsid w:val="00F42AB7"/>
    <w:rsid w:val="00F447FA"/>
    <w:rsid w:val="00F4510E"/>
    <w:rsid w:val="00F50451"/>
    <w:rsid w:val="00F51895"/>
    <w:rsid w:val="00F52F95"/>
    <w:rsid w:val="00F55A05"/>
    <w:rsid w:val="00F569E3"/>
    <w:rsid w:val="00F56CCF"/>
    <w:rsid w:val="00F6036C"/>
    <w:rsid w:val="00F63CE7"/>
    <w:rsid w:val="00F65587"/>
    <w:rsid w:val="00F66929"/>
    <w:rsid w:val="00F67844"/>
    <w:rsid w:val="00F67C8F"/>
    <w:rsid w:val="00F72824"/>
    <w:rsid w:val="00F74290"/>
    <w:rsid w:val="00F75E6A"/>
    <w:rsid w:val="00F81405"/>
    <w:rsid w:val="00F815AA"/>
    <w:rsid w:val="00F8164E"/>
    <w:rsid w:val="00F81E79"/>
    <w:rsid w:val="00F854AF"/>
    <w:rsid w:val="00F90635"/>
    <w:rsid w:val="00F96B48"/>
    <w:rsid w:val="00FA0584"/>
    <w:rsid w:val="00FA32CF"/>
    <w:rsid w:val="00FA5480"/>
    <w:rsid w:val="00FA56C2"/>
    <w:rsid w:val="00FA5973"/>
    <w:rsid w:val="00FA59B5"/>
    <w:rsid w:val="00FA67FD"/>
    <w:rsid w:val="00FA7C4A"/>
    <w:rsid w:val="00FB0756"/>
    <w:rsid w:val="00FB34AD"/>
    <w:rsid w:val="00FB55EB"/>
    <w:rsid w:val="00FB5AE1"/>
    <w:rsid w:val="00FB7BC6"/>
    <w:rsid w:val="00FC00F4"/>
    <w:rsid w:val="00FC1CAF"/>
    <w:rsid w:val="00FC3C74"/>
    <w:rsid w:val="00FC3D9C"/>
    <w:rsid w:val="00FC47E6"/>
    <w:rsid w:val="00FC64C2"/>
    <w:rsid w:val="00FD125B"/>
    <w:rsid w:val="00FD3413"/>
    <w:rsid w:val="00FD55E4"/>
    <w:rsid w:val="00FE11B0"/>
    <w:rsid w:val="00FE34D2"/>
    <w:rsid w:val="00FE3550"/>
    <w:rsid w:val="00FE3DCD"/>
    <w:rsid w:val="00FE5CBD"/>
    <w:rsid w:val="00FE7889"/>
    <w:rsid w:val="00FF03A4"/>
    <w:rsid w:val="00FF042D"/>
    <w:rsid w:val="00FF0C29"/>
    <w:rsid w:val="00FF1B48"/>
    <w:rsid w:val="00FF3179"/>
    <w:rsid w:val="00FF4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31B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431B"/>
    <w:pPr>
      <w:keepNext/>
      <w:jc w:val="center"/>
      <w:outlineLvl w:val="0"/>
    </w:pPr>
    <w:rPr>
      <w:rFonts w:ascii="Times New Roman" w:hAnsi="Times New Roman"/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21CF"/>
    <w:rPr>
      <w:rFonts w:ascii="Cambria" w:hAnsi="Cambria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rsid w:val="0091431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9143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"/>
    <w:basedOn w:val="Normal"/>
    <w:uiPriority w:val="99"/>
    <w:rsid w:val="0040793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A21CF"/>
    <w:rPr>
      <w:rFonts w:ascii="Arial" w:hAnsi="Arial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A7C3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A21CF"/>
    <w:rPr>
      <w:rFonts w:ascii="Arial" w:hAnsi="Arial" w:cs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6278C6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627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23">
    <w:name w:val="xl23"/>
    <w:basedOn w:val="Normal"/>
    <w:uiPriority w:val="99"/>
    <w:rsid w:val="006278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24">
    <w:name w:val="xl24"/>
    <w:basedOn w:val="Normal"/>
    <w:uiPriority w:val="99"/>
    <w:rsid w:val="006278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25">
    <w:name w:val="xl25"/>
    <w:basedOn w:val="Normal"/>
    <w:uiPriority w:val="99"/>
    <w:rsid w:val="00627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26">
    <w:name w:val="xl26"/>
    <w:basedOn w:val="Normal"/>
    <w:uiPriority w:val="99"/>
    <w:rsid w:val="006278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Cs w:val="24"/>
    </w:rPr>
  </w:style>
  <w:style w:type="paragraph" w:customStyle="1" w:styleId="xl27">
    <w:name w:val="xl27"/>
    <w:basedOn w:val="Normal"/>
    <w:uiPriority w:val="99"/>
    <w:rsid w:val="006278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28">
    <w:name w:val="xl28"/>
    <w:basedOn w:val="Normal"/>
    <w:uiPriority w:val="99"/>
    <w:rsid w:val="006278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29">
    <w:name w:val="xl29"/>
    <w:basedOn w:val="Normal"/>
    <w:uiPriority w:val="99"/>
    <w:rsid w:val="006278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30">
    <w:name w:val="xl30"/>
    <w:basedOn w:val="Normal"/>
    <w:uiPriority w:val="99"/>
    <w:rsid w:val="006278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31">
    <w:name w:val="xl31"/>
    <w:basedOn w:val="Normal"/>
    <w:uiPriority w:val="99"/>
    <w:rsid w:val="006278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32">
    <w:name w:val="xl32"/>
    <w:basedOn w:val="Normal"/>
    <w:uiPriority w:val="99"/>
    <w:rsid w:val="006278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33">
    <w:name w:val="xl33"/>
    <w:basedOn w:val="Normal"/>
    <w:uiPriority w:val="99"/>
    <w:rsid w:val="006278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34">
    <w:name w:val="xl34"/>
    <w:basedOn w:val="Normal"/>
    <w:uiPriority w:val="99"/>
    <w:rsid w:val="006278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Cs w:val="24"/>
    </w:rPr>
  </w:style>
  <w:style w:type="paragraph" w:customStyle="1" w:styleId="xl35">
    <w:name w:val="xl35"/>
    <w:basedOn w:val="Normal"/>
    <w:uiPriority w:val="99"/>
    <w:rsid w:val="006278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0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9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9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9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14</Pages>
  <Words>2891</Words>
  <Characters>16481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план-график закупок товаров, работ, услуг для обеспечения нужд администрации Дивеевского муниципального округа Нижегородской области на 2021 финансовый год и на плановый период 2022 и 2023 годов</dc:title>
  <dc:subject>Распоряжение</dc:subject>
  <dc:creator>Николай Владимирович Москалёв</dc:creator>
  <cp:keywords/>
  <dc:description/>
  <cp:lastModifiedBy>Admin</cp:lastModifiedBy>
  <cp:revision>4</cp:revision>
  <cp:lastPrinted>2021-08-23T14:13:00Z</cp:lastPrinted>
  <dcterms:created xsi:type="dcterms:W3CDTF">2021-09-29T13:35:00Z</dcterms:created>
  <dcterms:modified xsi:type="dcterms:W3CDTF">2021-10-04T08:24:00Z</dcterms:modified>
</cp:coreProperties>
</file>